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40A4" w:rsidRDefault="00BF40A4" w14:paraId="6F1C63F7" w14:textId="77777777">
      <w:pPr>
        <w:rPr>
          <w:rFonts w:ascii="Courier" w:hAnsi="Courier"/>
        </w:rPr>
        <w:sectPr w:rsidR="00BF40A4">
          <w:footerReference w:type="even" r:id="rId7"/>
          <w:footerReference w:type="default" r:id="rId8"/>
          <w:headerReference w:type="first" r:id="rId9"/>
          <w:pgSz w:w="12240" w:h="15840" w:orient="portrait"/>
          <w:pgMar w:top="1440" w:right="1440" w:bottom="1440" w:left="720" w:header="720" w:footer="720" w:gutter="0"/>
          <w:paperSrc w:first="1" w:other="1"/>
          <w:cols w:space="720"/>
          <w:titlePg/>
        </w:sectPr>
      </w:pPr>
      <w:bookmarkStart w:name="headquarters" w:id="0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60"/>
        <w:gridCol w:w="216"/>
      </w:tblGrid>
      <w:tr w:rsidR="00BF40A4" w:rsidTr="2472F6FA" w14:paraId="73EA25B6" w14:textId="77777777">
        <w:trPr>
          <w:cantSplit/>
        </w:trPr>
        <w:tc>
          <w:tcPr>
            <w:tcW w:w="9576" w:type="dxa"/>
            <w:gridSpan w:val="2"/>
            <w:tcMar/>
          </w:tcPr>
          <w:p w:rsidRPr="0067448E" w:rsidR="00BF40A4" w:rsidRDefault="00BF40A4" w14:paraId="2F33DE76" w14:textId="6C226C2A">
            <w:pPr>
              <w:rPr>
                <w:b w:val="1"/>
                <w:bCs w:val="1"/>
              </w:rPr>
            </w:pPr>
            <w:r w:rsidR="00BF40A4">
              <w:rPr/>
              <w:t xml:space="preserve">                                                                                                                       </w:t>
            </w:r>
            <w:r w:rsidRPr="2472F6FA" w:rsidR="00962DF3">
              <w:rPr>
                <w:b w:val="1"/>
                <w:bCs w:val="1"/>
                <w:highlight w:val="yellow"/>
              </w:rPr>
              <w:t>&lt;DD MMM YYYY&gt;</w:t>
            </w:r>
          </w:p>
        </w:tc>
      </w:tr>
      <w:tr w:rsidR="00BF40A4" w:rsidTr="2472F6FA" w14:paraId="6E383741" w14:textId="77777777">
        <w:trPr>
          <w:cantSplit/>
        </w:trPr>
        <w:tc>
          <w:tcPr>
            <w:tcW w:w="9576" w:type="dxa"/>
            <w:gridSpan w:val="2"/>
            <w:tcMar/>
          </w:tcPr>
          <w:p w:rsidR="00BF40A4" w:rsidRDefault="00BF40A4" w14:paraId="78B5B6F1" w14:textId="77777777"/>
        </w:tc>
      </w:tr>
      <w:tr w:rsidR="00BF40A4" w:rsidTr="2472F6FA" w14:paraId="659A02EA" w14:textId="77777777">
        <w:trPr>
          <w:cantSplit/>
        </w:trPr>
        <w:tc>
          <w:tcPr>
            <w:tcW w:w="9576" w:type="dxa"/>
            <w:gridSpan w:val="2"/>
            <w:tcMar/>
          </w:tcPr>
          <w:p w:rsidR="00BF40A4" w:rsidRDefault="00BF40A4" w14:paraId="7DACB49E" w14:textId="77777777">
            <w:pPr>
              <w:ind w:left="2070" w:hanging="2070"/>
            </w:pPr>
            <w:r>
              <w:t>MEMORANDUM FOR &lt;</w:t>
            </w:r>
            <w:r w:rsidRPr="002E3DB8">
              <w:rPr>
                <w:b/>
                <w:i/>
                <w:highlight w:val="yellow"/>
              </w:rPr>
              <w:t>APPROPRIATE COMMANDER’s OFFFICE SYMBOL</w:t>
            </w:r>
            <w:r>
              <w:t>&gt;</w:t>
            </w:r>
          </w:p>
        </w:tc>
      </w:tr>
      <w:tr w:rsidR="00BF40A4" w:rsidTr="2472F6FA" w14:paraId="10CADE17" w14:textId="77777777">
        <w:trPr>
          <w:gridAfter w:val="1"/>
          <w:wAfter w:w="216" w:type="dxa"/>
          <w:cantSplit/>
        </w:trPr>
        <w:tc>
          <w:tcPr>
            <w:tcW w:w="9360" w:type="dxa"/>
            <w:tcMar/>
          </w:tcPr>
          <w:p w:rsidR="00BF40A4" w:rsidRDefault="00BF40A4" w14:paraId="606EAC0A" w14:textId="77777777"/>
        </w:tc>
      </w:tr>
      <w:tr w:rsidR="00BF40A4" w:rsidTr="2472F6FA" w14:paraId="70990F4D" w14:textId="77777777">
        <w:trPr>
          <w:cantSplit/>
        </w:trPr>
        <w:tc>
          <w:tcPr>
            <w:tcW w:w="9576" w:type="dxa"/>
            <w:gridSpan w:val="2"/>
            <w:tcMar/>
          </w:tcPr>
          <w:p w:rsidR="00BF40A4" w:rsidRDefault="00BF40A4" w14:paraId="51B6E5C1" w14:textId="18E9991C">
            <w:pPr>
              <w:ind w:left="720" w:hanging="720"/>
            </w:pPr>
            <w:r>
              <w:t xml:space="preserve">FROM:  </w:t>
            </w:r>
            <w:r w:rsidR="003C048E">
              <w:t>Safety Investigation Board</w:t>
            </w:r>
            <w:r>
              <w:t xml:space="preserve"> President</w:t>
            </w:r>
          </w:p>
        </w:tc>
      </w:tr>
      <w:tr w:rsidR="00BF40A4" w:rsidTr="2472F6FA" w14:paraId="2FB104FE" w14:textId="77777777">
        <w:trPr>
          <w:gridAfter w:val="1"/>
          <w:wAfter w:w="216" w:type="dxa"/>
          <w:cantSplit/>
        </w:trPr>
        <w:tc>
          <w:tcPr>
            <w:tcW w:w="9360" w:type="dxa"/>
            <w:tcMar/>
          </w:tcPr>
          <w:p w:rsidR="00BF40A4" w:rsidRDefault="00BF40A4" w14:paraId="3AECF648" w14:textId="77777777"/>
        </w:tc>
      </w:tr>
      <w:tr w:rsidR="00BF40A4" w:rsidTr="2472F6FA" w14:paraId="2989ECB8" w14:textId="77777777">
        <w:trPr>
          <w:cantSplit/>
        </w:trPr>
        <w:tc>
          <w:tcPr>
            <w:tcW w:w="9576" w:type="dxa"/>
            <w:gridSpan w:val="2"/>
            <w:tcMar/>
          </w:tcPr>
          <w:p w:rsidR="00BF40A4" w:rsidRDefault="00BF40A4" w14:paraId="35196023" w14:textId="77777777">
            <w:r>
              <w:t>SUBJECT:  Letter of Appreciation</w:t>
            </w:r>
          </w:p>
        </w:tc>
      </w:tr>
      <w:tr w:rsidR="00BF40A4" w:rsidTr="2472F6FA" w14:paraId="78262FA3" w14:textId="77777777">
        <w:trPr>
          <w:cantSplit/>
        </w:trPr>
        <w:tc>
          <w:tcPr>
            <w:tcW w:w="9576" w:type="dxa"/>
            <w:gridSpan w:val="2"/>
            <w:tcMar/>
          </w:tcPr>
          <w:p w:rsidR="00BF40A4" w:rsidRDefault="00BF40A4" w14:paraId="2B4B05B1" w14:textId="77777777"/>
        </w:tc>
      </w:tr>
    </w:tbl>
    <w:p w:rsidR="002E3DB8" w:rsidP="2472F6FA" w:rsidRDefault="00BF40A4" w14:paraId="4ED45A0E" w14:textId="4E9CD786">
      <w:pPr>
        <w:pStyle w:val="Normal"/>
      </w:pPr>
      <w:r w:rsidRPr="2472F6FA" w:rsidR="00BF40A4">
        <w:rPr>
          <w:highlight w:val="yellow"/>
        </w:rPr>
        <w:t>&lt;</w:t>
      </w:r>
      <w:r w:rsidRPr="2472F6FA" w:rsidR="00BF40A4">
        <w:rPr>
          <w:b w:val="1"/>
          <w:bCs w:val="1"/>
          <w:i w:val="1"/>
          <w:iCs w:val="1"/>
          <w:highlight w:val="yellow"/>
        </w:rPr>
        <w:t>NAME</w:t>
      </w:r>
      <w:r w:rsidRPr="2472F6FA" w:rsidR="00BF40A4">
        <w:rPr>
          <w:highlight w:val="yellow"/>
        </w:rPr>
        <w:t>&gt;, &lt;</w:t>
      </w:r>
      <w:r w:rsidRPr="2472F6FA" w:rsidR="00BF40A4">
        <w:rPr>
          <w:b w:val="1"/>
          <w:bCs w:val="1"/>
          <w:i w:val="1"/>
          <w:iCs w:val="1"/>
          <w:highlight w:val="yellow"/>
        </w:rPr>
        <w:t>ORGANIZATION</w:t>
      </w:r>
      <w:r w:rsidRPr="2472F6FA" w:rsidR="00BF40A4">
        <w:rPr>
          <w:highlight w:val="yellow"/>
        </w:rPr>
        <w:t>&gt;,</w:t>
      </w:r>
      <w:r w:rsidR="00BF40A4">
        <w:rPr/>
        <w:t xml:space="preserve"> provided outstanding support to the </w:t>
      </w:r>
      <w:r w:rsidRPr="2472F6FA" w:rsidR="7E778DC9">
        <w:rPr>
          <w:b w:val="1"/>
          <w:bCs w:val="1"/>
          <w:highlight w:val="yellow"/>
        </w:rPr>
        <w:t>&lt;MAJCOM&gt;</w:t>
      </w:r>
      <w:r w:rsidR="00BF40A4">
        <w:rPr/>
        <w:t xml:space="preserve"> </w:t>
      </w:r>
      <w:r w:rsidR="00BF40A4">
        <w:rPr/>
        <w:t xml:space="preserve">Safety Investigation Board convened in response to the </w:t>
      </w:r>
      <w:r w:rsidRPr="2472F6FA" w:rsidR="4609019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yellow"/>
          <w:lang w:val="en-US"/>
        </w:rPr>
        <w:t>&lt;Date of Mishap&gt; &lt;Location&gt; &lt;MDS&gt;</w:t>
      </w:r>
      <w:r w:rsidR="00BF40A4">
        <w:rPr/>
        <w:t xml:space="preserve"> mishap.  </w:t>
      </w:r>
      <w:r w:rsidRPr="2472F6FA" w:rsidR="00BF40A4">
        <w:rPr>
          <w:highlight w:val="yellow"/>
        </w:rPr>
        <w:t>&lt;</w:t>
      </w:r>
      <w:r w:rsidRPr="2472F6FA" w:rsidR="00BF40A4">
        <w:rPr>
          <w:b w:val="1"/>
          <w:bCs w:val="1"/>
          <w:i w:val="1"/>
          <w:iCs w:val="1"/>
          <w:highlight w:val="yellow"/>
        </w:rPr>
        <w:t>SPECIFIC CONTRIBUTION</w:t>
      </w:r>
      <w:r w:rsidRPr="2472F6FA" w:rsidR="00BF40A4">
        <w:rPr>
          <w:highlight w:val="yellow"/>
        </w:rPr>
        <w:t>&gt;</w:t>
      </w:r>
      <w:r w:rsidR="00BF40A4">
        <w:rPr/>
        <w:t xml:space="preserve"> This support was invaluable to the success of our investigation efforts.  Please extend my sincere appreciation to </w:t>
      </w:r>
      <w:r w:rsidRPr="2472F6FA" w:rsidR="00BF40A4">
        <w:rPr>
          <w:highlight w:val="yellow"/>
        </w:rPr>
        <w:t>&lt;</w:t>
      </w:r>
      <w:r w:rsidRPr="2472F6FA" w:rsidR="00BF40A4">
        <w:rPr>
          <w:b w:val="1"/>
          <w:bCs w:val="1"/>
          <w:i w:val="1"/>
          <w:iCs w:val="1"/>
          <w:highlight w:val="yellow"/>
        </w:rPr>
        <w:t>NAME</w:t>
      </w:r>
      <w:r w:rsidRPr="2472F6FA" w:rsidR="00BF40A4">
        <w:rPr>
          <w:highlight w:val="yellow"/>
        </w:rPr>
        <w:t>&gt;</w:t>
      </w:r>
      <w:r w:rsidR="00BF40A4">
        <w:rPr/>
        <w:t xml:space="preserve"> for a job well done. </w:t>
      </w:r>
    </w:p>
    <w:p w:rsidR="002E3DB8" w:rsidP="002E3DB8" w:rsidRDefault="002E3DB8" w14:paraId="76CB5FE2" w14:textId="77777777"/>
    <w:p w:rsidR="002E3DB8" w:rsidP="002E3DB8" w:rsidRDefault="002E3DB8" w14:paraId="383209B5" w14:textId="77777777"/>
    <w:p w:rsidR="002E3DB8" w:rsidP="002E3DB8" w:rsidRDefault="002E3DB8" w14:paraId="2CCCB311" w14:textId="77777777"/>
    <w:p w:rsidR="00BF40A4" w:rsidP="002E3DB8" w:rsidRDefault="00BF40A4" w14:paraId="7C27B3A6" w14:textId="72AB32E7">
      <w:pPr>
        <w:rPr>
          <w:rFonts w:ascii="Arial" w:hAnsi="Arial"/>
        </w:rPr>
      </w:pPr>
      <w:r>
        <w:tab/>
      </w:r>
      <w:r>
        <w:tab/>
      </w:r>
      <w:r>
        <w:tab/>
      </w:r>
      <w:r>
        <w:tab/>
      </w:r>
    </w:p>
    <w:p w:rsidR="00BF40A4" w:rsidRDefault="00BF40A4" w14:paraId="1A23D05B" w14:textId="55D4C272"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 xml:space="preserve">         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67448E" w:rsidR="00962DF3">
        <w:rPr>
          <w:b/>
          <w:bCs/>
          <w:highlight w:val="yellow"/>
        </w:rPr>
        <w:t>&lt;Name of BP&gt;</w:t>
      </w:r>
      <w:r w:rsidR="002E3DB8">
        <w:t xml:space="preserve">, </w:t>
      </w:r>
      <w:r>
        <w:t>Colonel, USAF</w:t>
      </w:r>
    </w:p>
    <w:p w:rsidR="00BF40A4" w:rsidRDefault="00BF40A4" w14:paraId="6AFD0002" w14:textId="777777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President, Safety Investigation Board</w:t>
      </w:r>
    </w:p>
    <w:p w:rsidR="00BF40A4" w:rsidRDefault="00BF40A4" w14:paraId="06F63B79" w14:textId="77777777"/>
    <w:p w:rsidR="00BF40A4" w:rsidRDefault="00BF40A4" w14:paraId="2F54566B" w14:textId="77777777"/>
    <w:p w:rsidR="00BF40A4" w:rsidRDefault="00BF40A4" w14:paraId="518408F5" w14:textId="77777777"/>
    <w:p w:rsidR="00BF40A4" w:rsidRDefault="00BF40A4" w14:paraId="515880C9" w14:textId="77777777"/>
    <w:sectPr w:rsidR="00BF40A4">
      <w:headerReference w:type="first" r:id="rId10"/>
      <w:footerReference w:type="first" r:id="rId11"/>
      <w:type w:val="continuous"/>
      <w:pgSz w:w="12240" w:h="15840" w:orient="portrait"/>
      <w:pgMar w:top="1440" w:right="1440" w:bottom="1440" w:left="1440" w:header="720" w:footer="720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F6439" w:rsidRDefault="001F6439" w14:paraId="40D25047" w14:textId="77777777">
      <w:r>
        <w:separator/>
      </w:r>
    </w:p>
  </w:endnote>
  <w:endnote w:type="continuationSeparator" w:id="0">
    <w:p w:rsidR="001F6439" w:rsidRDefault="001F6439" w14:paraId="4A15E9E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F40A4" w:rsidRDefault="00BF40A4" w14:paraId="325C409D" w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F40A4" w:rsidRDefault="00BF40A4" w14:paraId="18279E08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F40A4" w:rsidRDefault="00BF40A4" w14:paraId="176384E8" w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BF40A4" w:rsidRDefault="00BF40A4" w14:paraId="5FEE784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F40A4" w:rsidRDefault="00BF40A4" w14:paraId="38ED0F9D" w14:textId="77777777">
    <w:pPr>
      <w:pStyle w:val="Footer"/>
      <w:tabs>
        <w:tab w:val="clear" w:pos="4320"/>
        <w:tab w:val="center" w:pos="6120"/>
      </w:tabs>
      <w:ind w:left="720"/>
      <w:jc w:val="center"/>
      <w:rPr>
        <w:rFonts w:ascii="Brush Script MT" w:hAnsi="Brush Script MT"/>
        <w:b/>
        <w:sz w:val="32"/>
      </w:rPr>
    </w:pPr>
    <w:r>
      <w:rPr>
        <w:rFonts w:ascii="Brush Script MT" w:hAnsi="Brush Script MT"/>
        <w:b/>
        <w:sz w:val="34"/>
      </w:rPr>
      <w:t xml:space="preserve">Global Power </w:t>
    </w:r>
    <w:proofErr w:type="gramStart"/>
    <w:r>
      <w:rPr>
        <w:rFonts w:ascii="Brush Script MT" w:hAnsi="Brush Script MT"/>
        <w:b/>
        <w:sz w:val="34"/>
      </w:rPr>
      <w:t>For</w:t>
    </w:r>
    <w:proofErr w:type="gramEnd"/>
    <w:r>
      <w:rPr>
        <w:rFonts w:ascii="Brush Script MT" w:hAnsi="Brush Script MT"/>
        <w:b/>
        <w:sz w:val="34"/>
      </w:rPr>
      <w:t xml:space="preserve"> America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F6439" w:rsidRDefault="001F6439" w14:paraId="19D5B606" w14:textId="77777777">
      <w:r>
        <w:separator/>
      </w:r>
    </w:p>
  </w:footnote>
  <w:footnote w:type="continuationSeparator" w:id="0">
    <w:p w:rsidR="001F6439" w:rsidRDefault="001F6439" w14:paraId="4EC2908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2275"/>
      <w:gridCol w:w="6480"/>
      <w:gridCol w:w="2275"/>
    </w:tblGrid>
    <w:tr w:rsidR="00BF40A4" w14:paraId="46F421AB" w14:textId="77777777">
      <w:trPr>
        <w:cantSplit/>
      </w:trPr>
      <w:tc>
        <w:tcPr>
          <w:tcW w:w="2275" w:type="dxa"/>
        </w:tcPr>
        <w:p w:rsidR="00BF40A4" w:rsidRDefault="00962DF3" w14:paraId="4D4275EF" w14:textId="77777777">
          <w:pPr>
            <w:pStyle w:val="Header"/>
          </w:pPr>
          <w:r>
            <w:rPr>
              <w:sz w:val="20"/>
            </w:rPr>
            <w:pict w14:anchorId="7566033C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_x0000_i1025" style="width:81pt;height:84.75pt" fillcolor="window" type="#_x0000_t75">
                <v:imagedata o:title="" r:id="rId1"/>
              </v:shape>
            </w:pict>
          </w:r>
        </w:p>
      </w:tc>
      <w:tc>
        <w:tcPr>
          <w:tcW w:w="6480" w:type="dxa"/>
        </w:tcPr>
        <w:p w:rsidR="00BF40A4" w:rsidRDefault="00BF40A4" w14:paraId="09B33841" w14:textId="77777777">
          <w:pPr>
            <w:pStyle w:val="Header"/>
            <w:jc w:val="center"/>
            <w:rPr>
              <w:rFonts w:ascii="Univers (WN)" w:hAnsi="Univers (WN)"/>
              <w:b/>
              <w:sz w:val="18"/>
            </w:rPr>
          </w:pPr>
        </w:p>
        <w:p w:rsidR="00BF40A4" w:rsidRDefault="00BF40A4" w14:paraId="3B81D4B4" w14:textId="77777777">
          <w:pPr>
            <w:pStyle w:val="Header"/>
            <w:jc w:val="center"/>
            <w:rPr>
              <w:rFonts w:ascii="Univers (WN)" w:hAnsi="Univers (WN)"/>
              <w:b/>
              <w:sz w:val="18"/>
            </w:rPr>
          </w:pPr>
          <w:r>
            <w:rPr>
              <w:rFonts w:ascii="Univers (WN)" w:hAnsi="Univers (WN)"/>
              <w:b/>
              <w:sz w:val="28"/>
            </w:rPr>
            <w:t>DEPARTMENT OF THE AIR FORCE</w:t>
          </w:r>
        </w:p>
        <w:p w:rsidR="00BF40A4" w:rsidRDefault="00BF40A4" w14:paraId="7EC9D4FA" w14:textId="77777777">
          <w:pPr>
            <w:pStyle w:val="Header"/>
            <w:jc w:val="center"/>
            <w:rPr>
              <w:rFonts w:ascii="Univers (WN)" w:hAnsi="Univers (WN)"/>
              <w:b/>
              <w:sz w:val="18"/>
            </w:rPr>
          </w:pPr>
          <w:r>
            <w:rPr>
              <w:rFonts w:ascii="Univers (WN)" w:hAnsi="Univers (WN)"/>
              <w:b/>
              <w:sz w:val="18"/>
            </w:rPr>
            <w:t>SAFETY INVESTIGATION BOARD (SIB)</w:t>
          </w:r>
        </w:p>
        <w:p w:rsidR="00BF40A4" w:rsidRDefault="00BF40A4" w14:paraId="1FFC87FD" w14:textId="77777777">
          <w:pPr>
            <w:pStyle w:val="Header"/>
            <w:jc w:val="center"/>
            <w:rPr>
              <w:rFonts w:ascii="Univers (WN)" w:hAnsi="Univers (WN)"/>
              <w:b/>
              <w:sz w:val="18"/>
            </w:rPr>
          </w:pPr>
          <w:r w:rsidRPr="002E3DB8">
            <w:rPr>
              <w:rFonts w:ascii="Univers (WN)" w:hAnsi="Univers (WN)"/>
              <w:b/>
              <w:sz w:val="18"/>
              <w:highlight w:val="yellow"/>
            </w:rPr>
            <w:t>NELLIS AIR FORCE BASE</w:t>
          </w:r>
          <w:r>
            <w:rPr>
              <w:rFonts w:ascii="Univers (WN)" w:hAnsi="Univers (WN)"/>
              <w:b/>
              <w:sz w:val="18"/>
            </w:rPr>
            <w:t xml:space="preserve">, </w:t>
          </w:r>
          <w:r w:rsidRPr="002E3DB8">
            <w:rPr>
              <w:rFonts w:ascii="Univers (WN)" w:hAnsi="Univers (WN)"/>
              <w:b/>
              <w:sz w:val="18"/>
              <w:highlight w:val="yellow"/>
            </w:rPr>
            <w:t>NEVADA</w:t>
          </w:r>
        </w:p>
      </w:tc>
      <w:tc>
        <w:tcPr>
          <w:tcW w:w="2275" w:type="dxa"/>
        </w:tcPr>
        <w:p w:rsidR="00BF40A4" w:rsidRDefault="00BF40A4" w14:paraId="35F9B07B" w14:textId="77777777">
          <w:pPr>
            <w:pStyle w:val="Header"/>
          </w:pPr>
        </w:p>
      </w:tc>
    </w:tr>
  </w:tbl>
  <w:p w:rsidR="00BF40A4" w:rsidRDefault="00BF40A4" w14:paraId="1EBC85CC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108" w:type="dxa"/>
      <w:tblLayout w:type="fixed"/>
      <w:tblLook w:val="0000" w:firstRow="0" w:lastRow="0" w:firstColumn="0" w:lastColumn="0" w:noHBand="0" w:noVBand="0"/>
    </w:tblPr>
    <w:tblGrid>
      <w:gridCol w:w="2268"/>
      <w:gridCol w:w="6480"/>
    </w:tblGrid>
    <w:tr w:rsidR="00BF40A4" w14:paraId="51928FD8" w14:textId="77777777">
      <w:trPr>
        <w:cantSplit/>
      </w:trPr>
      <w:tc>
        <w:tcPr>
          <w:tcW w:w="2268" w:type="dxa"/>
        </w:tcPr>
        <w:p w:rsidR="00BF40A4" w:rsidRDefault="00962DF3" w14:paraId="75A1785F" w14:textId="77777777">
          <w:pPr>
            <w:pStyle w:val="Header"/>
          </w:pPr>
          <w:r>
            <w:rPr>
              <w:sz w:val="20"/>
            </w:rPr>
            <w:pict w14:anchorId="6596F84D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_x0000_i1026" style="width:81pt;height:84.75pt" type="#_x0000_t75">
                <v:imagedata o:title="" r:id="rId1"/>
              </v:shape>
            </w:pict>
          </w:r>
        </w:p>
      </w:tc>
      <w:tc>
        <w:tcPr>
          <w:tcW w:w="6480" w:type="dxa"/>
        </w:tcPr>
        <w:p w:rsidR="00BF40A4" w:rsidRDefault="00BF40A4" w14:paraId="4E93C68D" w14:textId="77777777">
          <w:pPr>
            <w:pStyle w:val="Header"/>
            <w:jc w:val="center"/>
            <w:rPr>
              <w:rFonts w:ascii="Univers (WN)" w:hAnsi="Univers (WN)"/>
              <w:b/>
              <w:sz w:val="18"/>
            </w:rPr>
          </w:pPr>
        </w:p>
        <w:p w:rsidR="00BF40A4" w:rsidRDefault="00BF40A4" w14:paraId="1634FABF" w14:textId="77777777">
          <w:pPr>
            <w:pStyle w:val="Header"/>
            <w:jc w:val="center"/>
            <w:rPr>
              <w:rFonts w:ascii="Univers (WN)" w:hAnsi="Univers (WN)"/>
              <w:b/>
              <w:sz w:val="28"/>
            </w:rPr>
          </w:pPr>
          <w:r>
            <w:rPr>
              <w:rFonts w:ascii="Univers (WN)" w:hAnsi="Univers (WN)"/>
              <w:b/>
              <w:sz w:val="28"/>
            </w:rPr>
            <w:t>DEPARTMENT OF THE AIR FORCE</w:t>
          </w:r>
        </w:p>
        <w:p w:rsidR="00BF40A4" w:rsidRDefault="00BF40A4" w14:paraId="09843DF8" w14:textId="77777777">
          <w:pPr>
            <w:pStyle w:val="Header"/>
            <w:jc w:val="center"/>
            <w:rPr>
              <w:rFonts w:ascii="Univers (WN)" w:hAnsi="Univers (WN)"/>
              <w:b/>
              <w:sz w:val="18"/>
            </w:rPr>
          </w:pPr>
          <w:r>
            <w:rPr>
              <w:rFonts w:ascii="Univers (WN)" w:hAnsi="Univers (WN)"/>
              <w:b/>
              <w:sz w:val="18"/>
            </w:rPr>
            <w:t>HEADQUARTERS 1ST FIGHTER WING</w:t>
          </w:r>
        </w:p>
        <w:p w:rsidR="00BF40A4" w:rsidRDefault="00BF40A4" w14:paraId="3149F8A2" w14:textId="77777777">
          <w:pPr>
            <w:pStyle w:val="Header"/>
            <w:jc w:val="center"/>
            <w:rPr>
              <w:rFonts w:ascii="Univers (WN)" w:hAnsi="Univers (WN)"/>
              <w:b/>
              <w:vanish/>
              <w:sz w:val="18"/>
            </w:rPr>
          </w:pPr>
          <w:r>
            <w:rPr>
              <w:rFonts w:ascii="Univers (WN)" w:hAnsi="Univers (WN)"/>
              <w:b/>
              <w:sz w:val="18"/>
            </w:rPr>
            <w:t>LANGLEY AIR FORCE BASE VA</w:t>
          </w:r>
          <w:r>
            <w:rPr>
              <w:rFonts w:ascii="Univers (WN)" w:hAnsi="Univers (WN)"/>
              <w:b/>
              <w:vanish/>
              <w:sz w:val="18"/>
            </w:rPr>
            <w:t>CREATED: January 1994</w:t>
          </w:r>
        </w:p>
        <w:p w:rsidR="00BF40A4" w:rsidRDefault="00BF40A4" w14:paraId="7DD438C3" w14:textId="77777777">
          <w:pPr>
            <w:pStyle w:val="Header"/>
            <w:jc w:val="center"/>
            <w:rPr>
              <w:rFonts w:ascii="Univers (WN)" w:hAnsi="Univers (WN)"/>
              <w:b/>
              <w:sz w:val="18"/>
            </w:rPr>
          </w:pPr>
          <w:r>
            <w:rPr>
              <w:rFonts w:ascii="Univers (WN)" w:hAnsi="Univers (WN)"/>
              <w:b/>
              <w:vanish/>
              <w:sz w:val="18"/>
            </w:rPr>
            <w:t>OPR: HQ ACC/IMPSP (W. Bryson)</w:t>
          </w:r>
        </w:p>
      </w:tc>
    </w:tr>
  </w:tbl>
  <w:p w:rsidR="00BF40A4" w:rsidRDefault="00BF40A4" w14:paraId="7EA526C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8216F"/>
    <w:multiLevelType w:val="singleLevel"/>
    <w:tmpl w:val="C7A0D9A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" w15:restartNumberingAfterBreak="0">
    <w:nsid w:val="39094DEA"/>
    <w:multiLevelType w:val="singleLevel"/>
    <w:tmpl w:val="B274C02C"/>
    <w:lvl w:ilvl="0">
      <w:start w:val="2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576790481">
    <w:abstractNumId w:val="0"/>
  </w:num>
  <w:num w:numId="2" w16cid:durableId="12165870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intFractionalCharacterWidth/>
  <w:attachedTemplate r:id="rId1"/>
  <w:trackRevisions w:val="false"/>
  <w:doNotTrackMoves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2315"/>
    <w:rsid w:val="001F6439"/>
    <w:rsid w:val="002E3DB8"/>
    <w:rsid w:val="003010D0"/>
    <w:rsid w:val="003C048E"/>
    <w:rsid w:val="00452315"/>
    <w:rsid w:val="004D72FA"/>
    <w:rsid w:val="0067448E"/>
    <w:rsid w:val="008C4A2B"/>
    <w:rsid w:val="00962DF3"/>
    <w:rsid w:val="00BF40A4"/>
    <w:rsid w:val="00F95A58"/>
    <w:rsid w:val="0DE5A426"/>
    <w:rsid w:val="10542502"/>
    <w:rsid w:val="2472F6FA"/>
    <w:rsid w:val="46090190"/>
    <w:rsid w:val="7E778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9C9DC0"/>
  <w15:chartTrackingRefBased/>
  <w15:docId w15:val="{F9B7A1F6-6737-41CA-A857-7FBA8537AA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Indent">
    <w:name w:val="Body Text Indent"/>
    <w:basedOn w:val="Normal"/>
    <w:semiHidden/>
    <w:pPr>
      <w:ind w:firstLine="432"/>
    </w:pPr>
  </w:style>
  <w:style w:type="paragraph" w:styleId="BodyTextIndent2">
    <w:name w:val="Body Text Indent 2"/>
    <w:basedOn w:val="Normal"/>
    <w:semiHidden/>
    <w:pPr>
      <w:ind w:firstLine="86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2.xml" Id="rId8" /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customXml" Target="../customXml/item3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5" /><Relationship Type="http://schemas.openxmlformats.org/officeDocument/2006/relationships/header" Target="header2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Relationship Type="http://schemas.openxmlformats.org/officeDocument/2006/relationships/customXml" Target="../customXml/item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2B31E98594EC499A1CC81F9783F694" ma:contentTypeVersion="13" ma:contentTypeDescription="Create a new document." ma:contentTypeScope="" ma:versionID="de33c78b260ec9d5591474ad4fb097b8">
  <xsd:schema xmlns:xsd="http://www.w3.org/2001/XMLSchema" xmlns:xs="http://www.w3.org/2001/XMLSchema" xmlns:p="http://schemas.microsoft.com/office/2006/metadata/properties" xmlns:ns1="http://schemas.microsoft.com/sharepoint/v3" xmlns:ns2="6ec2691c-f65a-45c4-8c5b-743cfd6ac4c5" xmlns:ns3="07d0f28b-2024-49a8-960c-0c5563996862" targetNamespace="http://schemas.microsoft.com/office/2006/metadata/properties" ma:root="true" ma:fieldsID="ee2e5ad4091f87a26b52061447e2faee" ns1:_="" ns2:_="" ns3:_="">
    <xsd:import namespace="http://schemas.microsoft.com/sharepoint/v3"/>
    <xsd:import namespace="6ec2691c-f65a-45c4-8c5b-743cfd6ac4c5"/>
    <xsd:import namespace="07d0f28b-2024-49a8-960c-0c55639968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c2691c-f65a-45c4-8c5b-743cfd6ac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0f28b-2024-49a8-960c-0c556399686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659BE50-9853-4C45-B31B-146D98A78D3C}"/>
</file>

<file path=customXml/itemProps2.xml><?xml version="1.0" encoding="utf-8"?>
<ds:datastoreItem xmlns:ds="http://schemas.openxmlformats.org/officeDocument/2006/customXml" ds:itemID="{46FA9AEC-EE11-4E97-8CFE-E2F9CD75D373}"/>
</file>

<file path=customXml/itemProps3.xml><?xml version="1.0" encoding="utf-8"?>
<ds:datastoreItem xmlns:ds="http://schemas.openxmlformats.org/officeDocument/2006/customXml" ds:itemID="{BEEDEF4B-2074-45CB-A8ED-DE22793C6E3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Letterhead</ap:Template>
  <ap:Application>Microsoft Word for the web</ap:Application>
  <ap:DocSecurity>0</ap:DocSecurity>
  <ap:ScaleCrop>false</ap:ScaleCrop>
  <ap:Company>USAF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_</dc:title>
  <dc:subject/>
  <dc:creator>David M. Fillman</dc:creator>
  <keywords/>
  <lastModifiedBy>ASHBURN, ANDY T Lt Col USAF AFSEC AFSEC/SEFO</lastModifiedBy>
  <revision>7</revision>
  <lastPrinted>2000-07-11T16:30:00.0000000Z</lastPrinted>
  <dcterms:created xsi:type="dcterms:W3CDTF">2022-03-03T15:22:00.0000000Z</dcterms:created>
  <dcterms:modified xsi:type="dcterms:W3CDTF">2023-01-27T23:29:53.9520027Z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0x010100482B31E98594EC499A1CC81F9783F694</vt:lpwstr>
  </property>
</Properties>
</file>